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3C" w:rsidRDefault="0061463C">
      <w:r w:rsidRPr="008966B2">
        <w:object w:dxaOrig="9162" w:dyaOrig="4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240.75pt" o:ole="">
            <v:imagedata r:id="rId6" o:title=""/>
          </v:shape>
          <o:OLEObject Type="Embed" ProgID="Word.Document.8" ShapeID="_x0000_i1025" DrawAspect="Content" ObjectID="_1559383530" r:id="rId7">
            <o:FieldCodes>\s</o:FieldCodes>
          </o:OLEObject>
        </w:object>
      </w:r>
    </w:p>
    <w:sectPr w:rsidR="0061463C" w:rsidSect="00846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63C" w:rsidRDefault="0061463C" w:rsidP="00F12D7D">
      <w:pPr>
        <w:spacing w:after="0" w:line="240" w:lineRule="auto"/>
      </w:pPr>
      <w:r>
        <w:separator/>
      </w:r>
    </w:p>
  </w:endnote>
  <w:endnote w:type="continuationSeparator" w:id="0">
    <w:p w:rsidR="0061463C" w:rsidRDefault="0061463C" w:rsidP="00F1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63C" w:rsidRDefault="0061463C" w:rsidP="00F12D7D">
      <w:pPr>
        <w:spacing w:after="0" w:line="240" w:lineRule="auto"/>
      </w:pPr>
      <w:r>
        <w:separator/>
      </w:r>
    </w:p>
  </w:footnote>
  <w:footnote w:type="continuationSeparator" w:id="0">
    <w:p w:rsidR="0061463C" w:rsidRDefault="0061463C" w:rsidP="00F12D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6B2"/>
    <w:rsid w:val="000B5CBA"/>
    <w:rsid w:val="002806F3"/>
    <w:rsid w:val="002A5D7C"/>
    <w:rsid w:val="00313C64"/>
    <w:rsid w:val="00355CB3"/>
    <w:rsid w:val="0041449D"/>
    <w:rsid w:val="0050051A"/>
    <w:rsid w:val="00506F81"/>
    <w:rsid w:val="005D4C5D"/>
    <w:rsid w:val="0061463C"/>
    <w:rsid w:val="00820DB8"/>
    <w:rsid w:val="00846569"/>
    <w:rsid w:val="008966B2"/>
    <w:rsid w:val="00993A68"/>
    <w:rsid w:val="009F05E0"/>
    <w:rsid w:val="00A53182"/>
    <w:rsid w:val="00A56337"/>
    <w:rsid w:val="00B37457"/>
    <w:rsid w:val="00BB1CD5"/>
    <w:rsid w:val="00D42106"/>
    <w:rsid w:val="00DC3E4B"/>
    <w:rsid w:val="00F027FE"/>
    <w:rsid w:val="00F12D7D"/>
    <w:rsid w:val="00F1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1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2D7D"/>
  </w:style>
  <w:style w:type="paragraph" w:styleId="Footer">
    <w:name w:val="footer"/>
    <w:basedOn w:val="Normal"/>
    <w:link w:val="FooterChar"/>
    <w:uiPriority w:val="99"/>
    <w:semiHidden/>
    <w:rsid w:val="00F1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2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</Words>
  <Characters>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2016-11-13T20:43:00Z</dcterms:created>
  <dcterms:modified xsi:type="dcterms:W3CDTF">2017-06-19T10:19:00Z</dcterms:modified>
</cp:coreProperties>
</file>